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37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A30389">
      <w:pPr>
        <w:wordWrap/>
        <w:adjustRightInd w:val="0"/>
        <w:spacing w:after="0" w:line="267" w:lineRule="exact"/>
        <w:ind w:left="7229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Won Ju Kang</w:t>
      </w: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41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982BF4">
      <w:pPr>
        <w:wordWrap/>
        <w:adjustRightInd w:val="0"/>
        <w:spacing w:after="0" w:line="267" w:lineRule="exact"/>
        <w:ind w:left="6175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NEW D6 with DPI and EVC 2</w:t>
      </w:r>
      <w:bookmarkStart w:id="0" w:name="_GoBack"/>
      <w:bookmarkEnd w:id="0"/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31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A30389">
      <w:pPr>
        <w:wordWrap/>
        <w:adjustRightInd w:val="0"/>
        <w:spacing w:after="0" w:line="223" w:lineRule="exact"/>
        <w:ind w:left="7467"/>
        <w:jc w:val="left"/>
        <w:rPr>
          <w:rFonts w:ascii="Arial" w:hAnsi="Arial" w:cs="Arial"/>
          <w:color w:val="000000"/>
          <w:kern w:val="0"/>
          <w:szCs w:val="20"/>
        </w:rPr>
      </w:pPr>
      <w:r>
        <w:rPr>
          <w:rFonts w:ascii="Arial" w:hAnsi="Arial" w:cs="Arial"/>
          <w:color w:val="000000"/>
          <w:kern w:val="0"/>
          <w:szCs w:val="20"/>
        </w:rPr>
        <w:t>2019­0</w:t>
      </w:r>
      <w:r w:rsidR="00982BF4">
        <w:rPr>
          <w:rFonts w:ascii="Arial" w:hAnsi="Arial" w:cs="Arial"/>
          <w:color w:val="000000"/>
          <w:kern w:val="0"/>
          <w:szCs w:val="20"/>
        </w:rPr>
        <w:t>9-25</w:t>
      </w:r>
    </w:p>
    <w:p w:rsidR="00C66652" w:rsidRDefault="00C66652">
      <w:pPr>
        <w:wordWrap/>
        <w:adjustRightInd w:val="0"/>
        <w:spacing w:after="0" w:line="323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 w:rsidP="00982BF4">
      <w:pPr>
        <w:wordWrap/>
        <w:adjustRightInd w:val="0"/>
        <w:spacing w:after="0" w:line="267" w:lineRule="exact"/>
        <w:ind w:firstLineChars="2700" w:firstLine="5940"/>
        <w:jc w:val="left"/>
        <w:rPr>
          <w:rFonts w:ascii="맑? 고?" w:hAnsi="맑? 고?" w:cs="맑? 고?"/>
          <w:i/>
          <w:iCs/>
          <w:color w:val="000000"/>
          <w:kern w:val="0"/>
          <w:sz w:val="22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00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C66652" w:rsidRDefault="00C66652">
      <w:pPr>
        <w:wordWrap/>
        <w:adjustRightInd w:val="0"/>
        <w:spacing w:after="0" w:line="292" w:lineRule="exact"/>
        <w:jc w:val="left"/>
        <w:rPr>
          <w:rFonts w:ascii="Arial" w:hAnsi="Arial" w:cs="Arial"/>
          <w:kern w:val="0"/>
          <w:sz w:val="24"/>
          <w:szCs w:val="24"/>
        </w:rPr>
      </w:pPr>
    </w:p>
    <w:p w:rsidR="00A30389" w:rsidRDefault="00A30389">
      <w:pPr>
        <w:wordWrap/>
        <w:adjustRightInd w:val="0"/>
        <w:spacing w:after="0" w:line="313" w:lineRule="exact"/>
        <w:ind w:left="5683"/>
        <w:jc w:val="left"/>
      </w:pPr>
      <w:r>
        <w:rPr>
          <w:rFonts w:ascii="Arial" w:hAnsi="Arial" w:cs="Arial"/>
          <w:color w:val="000000"/>
          <w:kern w:val="0"/>
          <w:sz w:val="28"/>
          <w:szCs w:val="28"/>
        </w:rPr>
        <w:t>Volvo Penta Global Technical Training</w: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114935</wp:posOffset>
                </wp:positionH>
                <wp:positionV relativeFrom="page">
                  <wp:posOffset>150495</wp:posOffset>
                </wp:positionV>
                <wp:extent cx="9817735" cy="7487920"/>
                <wp:effectExtent l="0" t="0" r="0" b="0"/>
                <wp:wrapNone/>
                <wp:docPr id="2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17735" cy="7487920"/>
                        </a:xfrm>
                        <a:custGeom>
                          <a:avLst/>
                          <a:gdLst>
                            <a:gd name="T0" fmla="*/ 0 w 15461"/>
                            <a:gd name="T1" fmla="*/ 11792 h 11792"/>
                            <a:gd name="T2" fmla="*/ 15461 w 15461"/>
                            <a:gd name="T3" fmla="*/ 11792 h 11792"/>
                            <a:gd name="T4" fmla="*/ 15461 w 15461"/>
                            <a:gd name="T5" fmla="*/ 0 h 11792"/>
                            <a:gd name="T6" fmla="*/ 0 w 15461"/>
                            <a:gd name="T7" fmla="*/ 0 h 11792"/>
                            <a:gd name="T8" fmla="*/ 0 w 15461"/>
                            <a:gd name="T9" fmla="*/ 11792 h 117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5461" h="11792">
                              <a:moveTo>
                                <a:pt x="0" y="11792"/>
                              </a:moveTo>
                              <a:lnTo>
                                <a:pt x="15461" y="11792"/>
                              </a:lnTo>
                              <a:lnTo>
                                <a:pt x="15461" y="0"/>
                              </a:lnTo>
                              <a:lnTo>
                                <a:pt x="0" y="0"/>
                              </a:lnTo>
                              <a:lnTo>
                                <a:pt x="0" y="117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1BFAB" id="Freeform 2" o:spid="_x0000_s1026" style="position:absolute;left:0;text-align:left;margin-left:9.05pt;margin-top:11.85pt;width:773.05pt;height:589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461,11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" path="m,11792r15461,l15461,,,,,11792xe" fillcolor="#ccc" stroked="f" strokeweight="1pt">
                <v:path arrowok="t" o:connecttype="custom" o:connectlocs="0,7487920;9817735,7487920;9817735,0;0,0;0,748792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834390</wp:posOffset>
                </wp:positionH>
                <wp:positionV relativeFrom="page">
                  <wp:posOffset>846455</wp:posOffset>
                </wp:positionV>
                <wp:extent cx="8390255" cy="6079490"/>
                <wp:effectExtent l="0" t="0" r="0" b="0"/>
                <wp:wrapNone/>
                <wp:docPr id="2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90255" cy="6079490"/>
                        </a:xfrm>
                        <a:custGeom>
                          <a:avLst/>
                          <a:gdLst>
                            <a:gd name="T0" fmla="*/ 0 w 13213"/>
                            <a:gd name="T1" fmla="*/ 9574 h 9574"/>
                            <a:gd name="T2" fmla="*/ 13213 w 13213"/>
                            <a:gd name="T3" fmla="*/ 9574 h 9574"/>
                            <a:gd name="T4" fmla="*/ 13213 w 13213"/>
                            <a:gd name="T5" fmla="*/ 0 h 9574"/>
                            <a:gd name="T6" fmla="*/ 0 w 13213"/>
                            <a:gd name="T7" fmla="*/ 0 h 9574"/>
                            <a:gd name="T8" fmla="*/ 0 w 13213"/>
                            <a:gd name="T9" fmla="*/ 9574 h 95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213" h="9574">
                              <a:moveTo>
                                <a:pt x="0" y="9574"/>
                              </a:moveTo>
                              <a:lnTo>
                                <a:pt x="13213" y="9574"/>
                              </a:lnTo>
                              <a:lnTo>
                                <a:pt x="13213" y="0"/>
                              </a:lnTo>
                              <a:lnTo>
                                <a:pt x="0" y="0"/>
                              </a:lnTo>
                              <a:lnTo>
                                <a:pt x="0" y="9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F8CB4" id="Freeform 3" o:spid="_x0000_s1026" style="position:absolute;left:0;text-align:left;margin-left:65.7pt;margin-top:66.65pt;width:660.65pt;height:478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213,9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" path="m,9574r13213,l13213,,,,,9574xe" stroked="f" strokeweight="1pt">
                <v:path arrowok="t" o:connecttype="custom" o:connectlocs="0,6079490;8390255,6079490;8390255,0;0,0;0,607949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834390</wp:posOffset>
                </wp:positionH>
                <wp:positionV relativeFrom="page">
                  <wp:posOffset>846455</wp:posOffset>
                </wp:positionV>
                <wp:extent cx="8390255" cy="6079490"/>
                <wp:effectExtent l="0" t="0" r="0" b="0"/>
                <wp:wrapNone/>
                <wp:docPr id="2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90255" cy="6079490"/>
                        </a:xfrm>
                        <a:custGeom>
                          <a:avLst/>
                          <a:gdLst>
                            <a:gd name="T0" fmla="*/ 0 w 13213"/>
                            <a:gd name="T1" fmla="*/ 9574 h 9574"/>
                            <a:gd name="T2" fmla="*/ 13213 w 13213"/>
                            <a:gd name="T3" fmla="*/ 9574 h 9574"/>
                            <a:gd name="T4" fmla="*/ 13213 w 13213"/>
                            <a:gd name="T5" fmla="*/ 0 h 9574"/>
                            <a:gd name="T6" fmla="*/ 0 w 13213"/>
                            <a:gd name="T7" fmla="*/ 0 h 9574"/>
                            <a:gd name="T8" fmla="*/ 0 w 13213"/>
                            <a:gd name="T9" fmla="*/ 9574 h 95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213" h="9574">
                              <a:moveTo>
                                <a:pt x="0" y="9574"/>
                              </a:moveTo>
                              <a:lnTo>
                                <a:pt x="13213" y="9574"/>
                              </a:lnTo>
                              <a:lnTo>
                                <a:pt x="13213" y="0"/>
                              </a:lnTo>
                              <a:lnTo>
                                <a:pt x="0" y="0"/>
                              </a:lnTo>
                              <a:lnTo>
                                <a:pt x="0" y="9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0"/>
                          </a:srgbClr>
                        </a:solidFill>
                        <a:ln w="254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F83AF" id="Freeform 4" o:spid="_x0000_s1026" style="position:absolute;left:0;text-align:left;margin-left:65.7pt;margin-top:66.65pt;width:660.65pt;height:478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213,9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" path="m,9574r13213,l13213,,,,,9574xe" fillcolor="black" strokeweight="2pt">
                <v:fill opacity="0"/>
                <v:path arrowok="t" o:connecttype="custom" o:connectlocs="0,6079490;8390255,6079490;8390255,0;0,0;0,607949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1171575</wp:posOffset>
                </wp:positionH>
                <wp:positionV relativeFrom="page">
                  <wp:posOffset>2686050</wp:posOffset>
                </wp:positionV>
                <wp:extent cx="7724775" cy="285750"/>
                <wp:effectExtent l="0" t="0" r="0" b="0"/>
                <wp:wrapNone/>
                <wp:docPr id="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24775" cy="285750"/>
                        </a:xfrm>
                        <a:custGeom>
                          <a:avLst/>
                          <a:gdLst>
                            <a:gd name="T0" fmla="*/ 0 w 12165"/>
                            <a:gd name="T1" fmla="*/ 450 h 450"/>
                            <a:gd name="T2" fmla="*/ 12165 w 12165"/>
                            <a:gd name="T3" fmla="*/ 450 h 450"/>
                            <a:gd name="T4" fmla="*/ 12165 w 12165"/>
                            <a:gd name="T5" fmla="*/ 0 h 450"/>
                            <a:gd name="T6" fmla="*/ 0 w 12165"/>
                            <a:gd name="T7" fmla="*/ 0 h 450"/>
                            <a:gd name="T8" fmla="*/ 0 w 12165"/>
                            <a:gd name="T9" fmla="*/ 450 h 4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165" h="450">
                              <a:moveTo>
                                <a:pt x="0" y="450"/>
                              </a:moveTo>
                              <a:lnTo>
                                <a:pt x="12165" y="450"/>
                              </a:lnTo>
                              <a:lnTo>
                                <a:pt x="12165" y="0"/>
                              </a:lnTo>
                              <a:lnTo>
                                <a:pt x="0" y="0"/>
                              </a:lnTo>
                              <a:lnTo>
                                <a:pt x="0" y="4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5F36B" id="Freeform 5" o:spid="_x0000_s1026" style="position:absolute;left:0;text-align:left;margin-left:92.25pt;margin-top:211.5pt;width:608.25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16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" path="m,450r12165,l12165,,,,,450xe" stroked="f" strokeweight="1pt">
                <v:path arrowok="t" o:connecttype="custom" o:connectlocs="0,285750;7724775,285750;7724775,0;0,0;0,28575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1171575</wp:posOffset>
                </wp:positionH>
                <wp:positionV relativeFrom="page">
                  <wp:posOffset>1747520</wp:posOffset>
                </wp:positionV>
                <wp:extent cx="7724775" cy="910590"/>
                <wp:effectExtent l="0" t="0" r="0" b="0"/>
                <wp:wrapNone/>
                <wp:docPr id="2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24775" cy="910590"/>
                        </a:xfrm>
                        <a:custGeom>
                          <a:avLst/>
                          <a:gdLst>
                            <a:gd name="T0" fmla="*/ 0 w 12165"/>
                            <a:gd name="T1" fmla="*/ 1434 h 1434"/>
                            <a:gd name="T2" fmla="*/ 12165 w 12165"/>
                            <a:gd name="T3" fmla="*/ 1434 h 1434"/>
                            <a:gd name="T4" fmla="*/ 12165 w 12165"/>
                            <a:gd name="T5" fmla="*/ 0 h 1434"/>
                            <a:gd name="T6" fmla="*/ 0 w 12165"/>
                            <a:gd name="T7" fmla="*/ 0 h 1434"/>
                            <a:gd name="T8" fmla="*/ 0 w 12165"/>
                            <a:gd name="T9" fmla="*/ 1434 h 14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165" h="1434">
                              <a:moveTo>
                                <a:pt x="0" y="1434"/>
                              </a:moveTo>
                              <a:lnTo>
                                <a:pt x="12165" y="1434"/>
                              </a:lnTo>
                              <a:lnTo>
                                <a:pt x="12165" y="0"/>
                              </a:lnTo>
                              <a:lnTo>
                                <a:pt x="0" y="0"/>
                              </a:lnTo>
                              <a:lnTo>
                                <a:pt x="0" y="14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45B2F" id="Freeform 6" o:spid="_x0000_s1026" style="position:absolute;left:0;text-align:left;margin-left:92.25pt;margin-top:137.6pt;width:608.25pt;height:7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165,1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" path="m,1434r12165,l12165,,,,,1434xe" stroked="f" strokeweight="1pt">
                <v:path arrowok="t" o:connecttype="custom" o:connectlocs="0,910590;7724775,910590;7724775,0;0,0;0,91059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2722880</wp:posOffset>
                </wp:positionH>
                <wp:positionV relativeFrom="page">
                  <wp:posOffset>3605530</wp:posOffset>
                </wp:positionV>
                <wp:extent cx="4612640" cy="0"/>
                <wp:effectExtent l="0" t="0" r="0" b="0"/>
                <wp:wrapNone/>
                <wp:docPr id="2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26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E5BD8" id="Line 7" o:spid="_x0000_s1026" style="position:absolute;left:0;text-align:lef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4.4pt,283.9pt" to="577.6pt,2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" strokeweight="1pt">
                <w10:wrap anchorx="page" anchory="page"/>
              </v:lin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1858645</wp:posOffset>
                </wp:positionH>
                <wp:positionV relativeFrom="page">
                  <wp:posOffset>2597150</wp:posOffset>
                </wp:positionV>
                <wp:extent cx="634111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11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77F61" id="Line 8" o:spid="_x0000_s1026" style="position:absolute;left:0;text-align:lef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35pt,204.5pt" to="645.65pt,2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" strokeweight="1pt">
                <w10:wrap anchorx="page" anchory="page"/>
              </v:lin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2722880</wp:posOffset>
                </wp:positionH>
                <wp:positionV relativeFrom="page">
                  <wp:posOffset>4472305</wp:posOffset>
                </wp:positionV>
                <wp:extent cx="4612640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26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F3ADF" id="Line 9" o:spid="_x0000_s1026" style="position:absolute;left:0;text-align:lef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4.4pt,352.15pt" to="577.6pt,3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" strokeweight="1pt">
                <w10:wrap anchorx="page" anchory="page"/>
              </v:lin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2722880</wp:posOffset>
                </wp:positionH>
                <wp:positionV relativeFrom="page">
                  <wp:posOffset>5269865</wp:posOffset>
                </wp:positionV>
                <wp:extent cx="4612640" cy="0"/>
                <wp:effectExtent l="0" t="0" r="0" b="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26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F11E7" id="Line 10" o:spid="_x0000_s1026" style="position:absolute;left:0;text-align:lef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4.4pt,414.95pt" to="577.6pt,4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" strokeweight="1pt">
                <w10:wrap anchorx="page" anchory="page"/>
              </v:lin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1153795</wp:posOffset>
                </wp:positionH>
                <wp:positionV relativeFrom="page">
                  <wp:posOffset>3673475</wp:posOffset>
                </wp:positionV>
                <wp:extent cx="7724775" cy="285750"/>
                <wp:effectExtent l="0" t="0" r="0" b="0"/>
                <wp:wrapNone/>
                <wp:docPr id="2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24775" cy="285750"/>
                        </a:xfrm>
                        <a:custGeom>
                          <a:avLst/>
                          <a:gdLst>
                            <a:gd name="T0" fmla="*/ 0 w 12165"/>
                            <a:gd name="T1" fmla="*/ 450 h 450"/>
                            <a:gd name="T2" fmla="*/ 12165 w 12165"/>
                            <a:gd name="T3" fmla="*/ 450 h 450"/>
                            <a:gd name="T4" fmla="*/ 12165 w 12165"/>
                            <a:gd name="T5" fmla="*/ 0 h 450"/>
                            <a:gd name="T6" fmla="*/ 0 w 12165"/>
                            <a:gd name="T7" fmla="*/ 0 h 450"/>
                            <a:gd name="T8" fmla="*/ 0 w 12165"/>
                            <a:gd name="T9" fmla="*/ 450 h 4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165" h="450">
                              <a:moveTo>
                                <a:pt x="0" y="450"/>
                              </a:moveTo>
                              <a:lnTo>
                                <a:pt x="12165" y="450"/>
                              </a:lnTo>
                              <a:lnTo>
                                <a:pt x="12165" y="0"/>
                              </a:lnTo>
                              <a:lnTo>
                                <a:pt x="0" y="0"/>
                              </a:lnTo>
                              <a:lnTo>
                                <a:pt x="0" y="4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1F2B6" id="Freeform 11" o:spid="_x0000_s1026" style="position:absolute;left:0;text-align:left;margin-left:90.85pt;margin-top:289.25pt;width:608.25pt;height:22.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16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" path="m,450r12165,l12165,,,,,450xe" stroked="f" strokeweight="1pt">
                <v:path arrowok="t" o:connecttype="custom" o:connectlocs="0,285750;7724775,285750;7724775,0;0,0;0,28575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1161415</wp:posOffset>
                </wp:positionH>
                <wp:positionV relativeFrom="page">
                  <wp:posOffset>4563745</wp:posOffset>
                </wp:positionV>
                <wp:extent cx="7724775" cy="285750"/>
                <wp:effectExtent l="0" t="0" r="0" b="0"/>
                <wp:wrapNone/>
                <wp:docPr id="1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24775" cy="285750"/>
                        </a:xfrm>
                        <a:custGeom>
                          <a:avLst/>
                          <a:gdLst>
                            <a:gd name="T0" fmla="*/ 0 w 12165"/>
                            <a:gd name="T1" fmla="*/ 450 h 450"/>
                            <a:gd name="T2" fmla="*/ 12165 w 12165"/>
                            <a:gd name="T3" fmla="*/ 450 h 450"/>
                            <a:gd name="T4" fmla="*/ 12165 w 12165"/>
                            <a:gd name="T5" fmla="*/ 0 h 450"/>
                            <a:gd name="T6" fmla="*/ 0 w 12165"/>
                            <a:gd name="T7" fmla="*/ 0 h 450"/>
                            <a:gd name="T8" fmla="*/ 0 w 12165"/>
                            <a:gd name="T9" fmla="*/ 450 h 4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165" h="450">
                              <a:moveTo>
                                <a:pt x="0" y="450"/>
                              </a:moveTo>
                              <a:lnTo>
                                <a:pt x="12165" y="450"/>
                              </a:lnTo>
                              <a:lnTo>
                                <a:pt x="12165" y="0"/>
                              </a:lnTo>
                              <a:lnTo>
                                <a:pt x="0" y="0"/>
                              </a:lnTo>
                              <a:lnTo>
                                <a:pt x="0" y="4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2FA9E" id="Freeform 12" o:spid="_x0000_s1026" style="position:absolute;left:0;text-align:left;margin-left:91.45pt;margin-top:359.35pt;width:608.25pt;height:22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16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" path="m,450r12165,l12165,,,,,450xe" stroked="f" strokeweight="1pt">
                <v:path arrowok="t" o:connecttype="custom" o:connectlocs="0,285750;7724775,285750;7724775,0;0,0;0,285750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3563620</wp:posOffset>
                </wp:positionH>
                <wp:positionV relativeFrom="page">
                  <wp:posOffset>6474460</wp:posOffset>
                </wp:positionV>
                <wp:extent cx="3066415" cy="0"/>
                <wp:effectExtent l="0" t="0" r="0" b="0"/>
                <wp:wrapNone/>
                <wp:docPr id="1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64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067F69" id="Line 13" o:spid="_x0000_s1026" style="position:absolute;left:0;text-align:lef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0.6pt,509.8pt" to="522.05pt,5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" strokeweight="1pt">
                <w10:wrap anchorx="page" anchory="page"/>
              </v:lin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1275715</wp:posOffset>
                </wp:positionH>
                <wp:positionV relativeFrom="page">
                  <wp:posOffset>5293995</wp:posOffset>
                </wp:positionV>
                <wp:extent cx="7724775" cy="198755"/>
                <wp:effectExtent l="0" t="0" r="0" b="0"/>
                <wp:wrapNone/>
                <wp:docPr id="1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24775" cy="198755"/>
                        </a:xfrm>
                        <a:custGeom>
                          <a:avLst/>
                          <a:gdLst>
                            <a:gd name="T0" fmla="*/ 0 w 12165"/>
                            <a:gd name="T1" fmla="*/ 313 h 313"/>
                            <a:gd name="T2" fmla="*/ 12165 w 12165"/>
                            <a:gd name="T3" fmla="*/ 313 h 313"/>
                            <a:gd name="T4" fmla="*/ 12165 w 12165"/>
                            <a:gd name="T5" fmla="*/ 0 h 313"/>
                            <a:gd name="T6" fmla="*/ 0 w 12165"/>
                            <a:gd name="T7" fmla="*/ 0 h 313"/>
                            <a:gd name="T8" fmla="*/ 0 w 12165"/>
                            <a:gd name="T9" fmla="*/ 313 h 3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165" h="313">
                              <a:moveTo>
                                <a:pt x="0" y="313"/>
                              </a:moveTo>
                              <a:lnTo>
                                <a:pt x="12165" y="313"/>
                              </a:lnTo>
                              <a:lnTo>
                                <a:pt x="12165" y="0"/>
                              </a:lnTo>
                              <a:lnTo>
                                <a:pt x="0" y="0"/>
                              </a:lnTo>
                              <a:lnTo>
                                <a:pt x="0" y="3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ED130" id="Freeform 14" o:spid="_x0000_s1026" style="position:absolute;left:0;text-align:left;margin-left:100.45pt;margin-top:416.85pt;width:608.25pt;height:15.6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165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" path="m,313r12165,l12165,,,,,313xe" stroked="f" strokeweight="1pt">
                <v:path arrowok="t" o:connecttype="custom" o:connectlocs="0,198755;7724775,198755;7724775,0;0,0;0,198755" o:connectangles="0,0,0,0,0"/>
                <w10:wrap anchorx="page" anchory="page"/>
              </v:shape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1981200</wp:posOffset>
                </wp:positionH>
                <wp:positionV relativeFrom="page">
                  <wp:posOffset>1257300</wp:posOffset>
                </wp:positionV>
                <wp:extent cx="6134100" cy="482600"/>
                <wp:effectExtent l="0" t="0" r="0" b="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66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6096000" cy="419100"/>
                                  <wp:effectExtent l="0" t="0" r="0" b="0"/>
                                  <wp:docPr id="2" name="그림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9600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156pt;margin-top:99pt;width:483pt;height:38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66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6096000" cy="419100"/>
                            <wp:effectExtent l="0" t="0" r="0" b="0"/>
                            <wp:docPr id="2" name="그림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1663700</wp:posOffset>
                </wp:positionH>
                <wp:positionV relativeFrom="page">
                  <wp:posOffset>2019300</wp:posOffset>
                </wp:positionV>
                <wp:extent cx="7048500" cy="457200"/>
                <wp:effectExtent l="0" t="0" r="0" b="0"/>
                <wp:wrapNone/>
                <wp:docPr id="1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62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7010400" cy="390525"/>
                                  <wp:effectExtent l="0" t="0" r="0" b="0"/>
                                  <wp:docPr id="4" name="그림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1040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7" style="position:absolute;left:0;text-align:left;margin-left:131pt;margin-top:159pt;width:555pt;height:36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62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10400" cy="390525"/>
                            <wp:effectExtent l="0" t="0" r="0" b="0"/>
                            <wp:docPr id="4" name="그림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10400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3835400</wp:posOffset>
                </wp:positionH>
                <wp:positionV relativeFrom="page">
                  <wp:posOffset>2717800</wp:posOffset>
                </wp:positionV>
                <wp:extent cx="2514600" cy="330200"/>
                <wp:effectExtent l="0" t="0" r="0" b="0"/>
                <wp:wrapNone/>
                <wp:docPr id="1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42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476500" cy="266700"/>
                                  <wp:effectExtent l="0" t="0" r="0" b="0"/>
                                  <wp:docPr id="6" name="그림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left:0;text-align:left;margin-left:302pt;margin-top:214pt;width:198pt;height:26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42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476500" cy="266700"/>
                            <wp:effectExtent l="0" t="0" r="0" b="0"/>
                            <wp:docPr id="6" name="그림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65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3911600</wp:posOffset>
                </wp:positionH>
                <wp:positionV relativeFrom="page">
                  <wp:posOffset>3695700</wp:posOffset>
                </wp:positionV>
                <wp:extent cx="2324100" cy="342900"/>
                <wp:effectExtent l="0" t="0" r="0" b="0"/>
                <wp:wrapNone/>
                <wp:docPr id="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44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286000" cy="276225"/>
                                  <wp:effectExtent l="0" t="0" r="0" b="0"/>
                                  <wp:docPr id="8" name="그림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9" style="position:absolute;left:0;text-align:left;margin-left:308pt;margin-top:291pt;width:183pt;height:2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44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286000" cy="276225"/>
                            <wp:effectExtent l="0" t="0" r="0" b="0"/>
                            <wp:docPr id="8" name="그림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3213100</wp:posOffset>
                </wp:positionH>
                <wp:positionV relativeFrom="page">
                  <wp:posOffset>4597400</wp:posOffset>
                </wp:positionV>
                <wp:extent cx="3746500" cy="330200"/>
                <wp:effectExtent l="0" t="0" r="0" b="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65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42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3705225" cy="266700"/>
                                  <wp:effectExtent l="0" t="0" r="0" b="0"/>
                                  <wp:docPr id="10" name="그림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052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0" style="position:absolute;left:0;text-align:left;margin-left:253pt;margin-top:362pt;width:295pt;height:26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42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3705225" cy="266700"/>
                            <wp:effectExtent l="0" t="0" r="0" b="0"/>
                            <wp:docPr id="10" name="그림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052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5791200</wp:posOffset>
                </wp:positionV>
                <wp:extent cx="2286000" cy="977900"/>
                <wp:effectExtent l="0" t="0" r="0" b="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97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144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247900" cy="914400"/>
                                  <wp:effectExtent l="0" t="0" r="0" b="0"/>
                                  <wp:docPr id="12" name="그림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79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1" style="position:absolute;left:0;text-align:left;margin-left:77pt;margin-top:456pt;width:180pt;height:77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144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247900" cy="914400"/>
                            <wp:effectExtent l="0" t="0" r="0" b="0"/>
                            <wp:docPr id="12" name="그림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7900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7505700</wp:posOffset>
                </wp:positionH>
                <wp:positionV relativeFrom="page">
                  <wp:posOffset>5651500</wp:posOffset>
                </wp:positionV>
                <wp:extent cx="1231900" cy="1219200"/>
                <wp:effectExtent l="0" t="0" r="0" b="0"/>
                <wp:wrapNone/>
                <wp:docPr id="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182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190625" cy="1152525"/>
                                  <wp:effectExtent l="0" t="0" r="0" b="0"/>
                                  <wp:docPr id="14" name="그림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0625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2" style="position:absolute;left:0;text-align:left;margin-left:591pt;margin-top:445pt;width:97pt;height:96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182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190625" cy="1152525"/>
                            <wp:effectExtent l="0" t="0" r="0" b="0"/>
                            <wp:docPr id="14" name="그림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0625" cy="1152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82BF4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38100</wp:posOffset>
                </wp:positionH>
                <wp:positionV relativeFrom="page">
                  <wp:posOffset>76200</wp:posOffset>
                </wp:positionV>
                <wp:extent cx="10007600" cy="7696200"/>
                <wp:effectExtent l="0" t="0" r="0" b="0"/>
                <wp:wrapNone/>
                <wp:docPr id="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0" cy="769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652" w:rsidRDefault="00982BF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12025" w:lineRule="atLeast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9972675" cy="7629525"/>
                                  <wp:effectExtent l="0" t="0" r="0" b="0"/>
                                  <wp:docPr id="16" name="그림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72675" cy="762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6652" w:rsidRDefault="00C66652">
                            <w:pPr>
                              <w:wordWrap/>
                              <w:adjustRightInd w:val="0"/>
                              <w:spacing w:after="0" w:line="240" w:lineRule="auto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3" style="position:absolute;left:0;text-align:left;margin-left:3pt;margin-top:6pt;width:788pt;height:606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" o:allowincell="f" filled="f" stroked="f">
                <v:textbox inset="0,0,0,0">
                  <w:txbxContent>
                    <w:p w:rsidR="00C66652" w:rsidRDefault="00982BF4">
                      <w:pPr>
                        <w:widowControl/>
                        <w:wordWrap/>
                        <w:autoSpaceDE/>
                        <w:autoSpaceDN/>
                        <w:spacing w:after="0" w:line="12025" w:lineRule="atLeast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9972675" cy="7629525"/>
                            <wp:effectExtent l="0" t="0" r="0" b="0"/>
                            <wp:docPr id="16" name="그림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72675" cy="762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6652" w:rsidRDefault="00C66652">
                      <w:pPr>
                        <w:wordWrap/>
                        <w:adjustRightInd w:val="0"/>
                        <w:spacing w:after="0" w:line="240" w:lineRule="auto"/>
                        <w:jc w:val="left"/>
                        <w:rPr>
                          <w:rFonts w:ascii="Arial" w:hAnsi="Arial" w:cs="Arial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A30389" w:rsidSect="006B2C21">
      <w:type w:val="continuous"/>
      <w:pgSz w:w="16838" w:h="11906" w:orient="landscape" w:code="9"/>
      <w:pgMar w:top="0" w:right="0" w:bottom="0" w:left="0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? 고?">
    <w:altName w:val="맑은 고딕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AA8"/>
    <w:rsid w:val="006B0AA8"/>
    <w:rsid w:val="006B2C21"/>
    <w:rsid w:val="00982BF4"/>
    <w:rsid w:val="00A30389"/>
    <w:rsid w:val="00C6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416924"/>
  <w14:defaultImageDpi w14:val="0"/>
  <w15:docId w15:val="{F9FC4F6F-75C4-408D-B305-73EA639F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stern\Desktop\&#44256;&#44061;&#51648;&#50896;&#54016;\&#44368;&#50977;\2019\2019-08-23%20New%20D6\Certification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Certification</Template>
  <TotalTime>4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Winstern</dc:creator>
  <cp:keywords/>
  <dc:description/>
  <cp:lastModifiedBy>Winstern Kang</cp:lastModifiedBy>
  <cp:revision>2</cp:revision>
  <cp:lastPrinted>2019-09-20T04:32:00Z</cp:lastPrinted>
  <dcterms:created xsi:type="dcterms:W3CDTF">2019-09-20T04:32:00Z</dcterms:created>
  <dcterms:modified xsi:type="dcterms:W3CDTF">2019-09-20T04:37:00Z</dcterms:modified>
</cp:coreProperties>
</file>